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C3C43">
        <w:rPr>
          <w:rFonts w:ascii="Arial" w:hAnsi="Arial" w:cs="Arial"/>
          <w:b/>
          <w:caps/>
          <w:sz w:val="28"/>
          <w:szCs w:val="28"/>
        </w:rPr>
        <w:t>1912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BF791A" w:rsidRPr="00BF791A" w:rsidTr="003C3C43">
        <w:trPr>
          <w:trHeight w:val="1067"/>
        </w:trPr>
        <w:tc>
          <w:tcPr>
            <w:tcW w:w="106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BF791A" w:rsidRPr="00BF791A" w:rsidRDefault="003C3C4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Padre Luís Fernando Soares por sua visita ao Papa Francisco, no Vaticano, e parabeniza o sacerdote pelo excelente trabalho desenvolvido junto à comunidade, especialmente nos Municípios de Jacareí, Santa Branca e São José dos Campos.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3C3C43">
        <w:rPr>
          <w:rFonts w:ascii="Arial" w:hAnsi="Arial" w:cs="Arial"/>
        </w:rPr>
        <w:t xml:space="preserve">ao </w:t>
      </w:r>
      <w:r w:rsidR="003C3C43" w:rsidRPr="003C3C43">
        <w:rPr>
          <w:rFonts w:ascii="Arial" w:hAnsi="Arial" w:cs="Arial"/>
        </w:rPr>
        <w:t>Padre Luís Fernando Soares por sua visita ao Papa Francisco, no Vaticano, e</w:t>
      </w:r>
      <w:r w:rsidR="00D400B4">
        <w:rPr>
          <w:rFonts w:ascii="Arial" w:hAnsi="Arial" w:cs="Arial"/>
        </w:rPr>
        <w:t xml:space="preserve"> de</w:t>
      </w:r>
      <w:r w:rsidR="003C3C43" w:rsidRPr="003C3C43">
        <w:rPr>
          <w:rFonts w:ascii="Arial" w:hAnsi="Arial" w:cs="Arial"/>
        </w:rPr>
        <w:t xml:space="preserve"> </w:t>
      </w:r>
      <w:r w:rsidR="00E421D8">
        <w:rPr>
          <w:rFonts w:ascii="Arial" w:hAnsi="Arial" w:cs="Arial"/>
        </w:rPr>
        <w:t>nossos parabéns a</w:t>
      </w:r>
      <w:r w:rsidR="003C3C43" w:rsidRPr="003C3C43">
        <w:rPr>
          <w:rFonts w:ascii="Arial" w:hAnsi="Arial" w:cs="Arial"/>
        </w:rPr>
        <w:t>o sacerdote pelo excelente trabalho desenvolvido junto à comunidade, especialmente nos Municípios de Jacareí, Santa Branca e São José dos Campos.</w:t>
      </w:r>
    </w:p>
    <w:p w:rsidR="003C3C43" w:rsidRPr="00BF791A" w:rsidRDefault="0035066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nossa satisfação e honra </w:t>
      </w:r>
      <w:r w:rsidR="00E421D8">
        <w:rPr>
          <w:rFonts w:ascii="Arial" w:hAnsi="Arial" w:cs="Arial"/>
        </w:rPr>
        <w:t>pelo</w:t>
      </w:r>
      <w:bookmarkStart w:id="0" w:name="_GoBack"/>
      <w:bookmarkEnd w:id="0"/>
      <w:r>
        <w:rPr>
          <w:rFonts w:ascii="Arial" w:hAnsi="Arial" w:cs="Arial"/>
        </w:rPr>
        <w:t xml:space="preserve"> ilustre sacerdote da nossa região ter se encontrado com o Pontífice no dia 05 de setembro, trazendo consigo bênçãos do Santo Padre para todo o nosso Vale do Paraíba.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C3C43">
        <w:rPr>
          <w:rFonts w:ascii="Arial" w:hAnsi="Arial" w:cs="Arial"/>
        </w:rPr>
        <w:t>23 de agosto de 2015.</w:t>
      </w:r>
    </w:p>
    <w:p w:rsidR="003C3C43" w:rsidRPr="00BF791A" w:rsidRDefault="003C3C43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C3C43" w:rsidRPr="003C3C43" w:rsidRDefault="003C3C43" w:rsidP="003C3C43">
      <w:pPr>
        <w:jc w:val="center"/>
        <w:rPr>
          <w:rFonts w:ascii="Arial" w:hAnsi="Arial"/>
          <w:b/>
        </w:rPr>
      </w:pPr>
      <w:r w:rsidRPr="003C3C43">
        <w:rPr>
          <w:rFonts w:ascii="Arial" w:hAnsi="Arial"/>
          <w:b/>
        </w:rPr>
        <w:t>MAURÍCIO HAKA</w:t>
      </w:r>
    </w:p>
    <w:p w:rsidR="003C3C43" w:rsidRPr="003C3C43" w:rsidRDefault="003C3C43" w:rsidP="003C3C43">
      <w:pPr>
        <w:jc w:val="center"/>
        <w:rPr>
          <w:rFonts w:ascii="Arial" w:hAnsi="Arial"/>
        </w:rPr>
      </w:pPr>
      <w:r w:rsidRPr="003C3C43">
        <w:rPr>
          <w:rFonts w:ascii="Arial" w:hAnsi="Arial"/>
        </w:rPr>
        <w:t>Vereador – PSDB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2BB" w:rsidRDefault="00C012BB">
      <w:r>
        <w:separator/>
      </w:r>
    </w:p>
  </w:endnote>
  <w:endnote w:type="continuationSeparator" w:id="0">
    <w:p w:rsidR="00C012BB" w:rsidRDefault="00C0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2BB" w:rsidRDefault="00C012BB">
      <w:r>
        <w:separator/>
      </w:r>
    </w:p>
  </w:footnote>
  <w:footnote w:type="continuationSeparator" w:id="0">
    <w:p w:rsidR="00C012BB" w:rsidRDefault="00C01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50666"/>
    <w:rsid w:val="00397FF3"/>
    <w:rsid w:val="003C3C43"/>
    <w:rsid w:val="00412795"/>
    <w:rsid w:val="00460440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83317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80187"/>
    <w:rsid w:val="00BA1565"/>
    <w:rsid w:val="00BD3C47"/>
    <w:rsid w:val="00BF791A"/>
    <w:rsid w:val="00C012BB"/>
    <w:rsid w:val="00C06BEA"/>
    <w:rsid w:val="00C36E68"/>
    <w:rsid w:val="00C44D39"/>
    <w:rsid w:val="00CA759E"/>
    <w:rsid w:val="00CB2BAB"/>
    <w:rsid w:val="00D14EB1"/>
    <w:rsid w:val="00D2072E"/>
    <w:rsid w:val="00D400B4"/>
    <w:rsid w:val="00DB48F6"/>
    <w:rsid w:val="00E11F92"/>
    <w:rsid w:val="00E14F37"/>
    <w:rsid w:val="00E3022D"/>
    <w:rsid w:val="00E421D8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9EAE78F-72AA-4B6A-B46B-A354700C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400B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0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178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2015-09-22T19:15:00Z</cp:lastPrinted>
  <dcterms:created xsi:type="dcterms:W3CDTF">2015-09-22T18:03:00Z</dcterms:created>
  <dcterms:modified xsi:type="dcterms:W3CDTF">2015-09-22T19:19:00Z</dcterms:modified>
</cp:coreProperties>
</file>